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DED7B" w14:textId="77777777" w:rsidR="00750737" w:rsidRDefault="00750737" w:rsidP="00750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Reginald de PLESSY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4B4C3A43" w14:textId="77777777" w:rsidR="00750737" w:rsidRDefault="00750737" w:rsidP="00750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4663E71F" w14:textId="77777777" w:rsidR="00750737" w:rsidRDefault="00750737" w:rsidP="007507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A66562" w14:textId="77777777" w:rsidR="00750737" w:rsidRDefault="00750737" w:rsidP="007507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8C2143" w14:textId="77777777" w:rsidR="00750737" w:rsidRDefault="00750737" w:rsidP="00750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outlawry for not appearing to answer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Radewell</w:t>
      </w:r>
      <w:proofErr w:type="spellEnd"/>
    </w:p>
    <w:p w14:paraId="05E4FE2E" w14:textId="77777777" w:rsidR="00750737" w:rsidRDefault="00750737" w:rsidP="00750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London, merchant(q.v.), touching a debt of £15.</w:t>
      </w:r>
    </w:p>
    <w:p w14:paraId="3CF7ECCC" w14:textId="77777777" w:rsidR="00750737" w:rsidRDefault="00750737" w:rsidP="00750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1408-13 p.8)</w:t>
      </w:r>
    </w:p>
    <w:p w14:paraId="0E442FE5" w14:textId="77777777" w:rsidR="00750737" w:rsidRDefault="00750737" w:rsidP="007507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EE193D" w14:textId="77777777" w:rsidR="00750737" w:rsidRDefault="00750737" w:rsidP="007507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4B2A15" w14:textId="77777777" w:rsidR="00750737" w:rsidRDefault="00750737" w:rsidP="00750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p w14:paraId="78953C5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0F5F2" w14:textId="77777777" w:rsidR="00750737" w:rsidRDefault="00750737" w:rsidP="009139A6">
      <w:r>
        <w:separator/>
      </w:r>
    </w:p>
  </w:endnote>
  <w:endnote w:type="continuationSeparator" w:id="0">
    <w:p w14:paraId="4025C7F1" w14:textId="77777777" w:rsidR="00750737" w:rsidRDefault="007507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347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9026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45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899F1" w14:textId="77777777" w:rsidR="00750737" w:rsidRDefault="00750737" w:rsidP="009139A6">
      <w:r>
        <w:separator/>
      </w:r>
    </w:p>
  </w:footnote>
  <w:footnote w:type="continuationSeparator" w:id="0">
    <w:p w14:paraId="6AFAC0C2" w14:textId="77777777" w:rsidR="00750737" w:rsidRDefault="007507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682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06D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762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737"/>
    <w:rsid w:val="000666E0"/>
    <w:rsid w:val="002510B7"/>
    <w:rsid w:val="005C130B"/>
    <w:rsid w:val="0075073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48C07"/>
  <w15:chartTrackingRefBased/>
  <w15:docId w15:val="{0AC6C987-9754-4DFC-B36C-E770C7B17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2022-02-26T20:01:00Z</dcterms:created>
  <dcterms:modified xsi:type="dcterms:W3CDTF">2022-02-26T20:01:00Z</dcterms:modified>
</cp:coreProperties>
</file>